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A999" w14:textId="28ED5713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47654052">
        <w:rPr>
          <w:rFonts w:cs="Arial"/>
        </w:rPr>
        <w:t xml:space="preserve">Številka: </w:t>
      </w:r>
      <w:r w:rsidR="00A2096D">
        <w:rPr>
          <w:rFonts w:cs="Arial"/>
        </w:rPr>
        <w:t>57</w:t>
      </w:r>
      <w:r w:rsidR="00F10709">
        <w:rPr>
          <w:rFonts w:cs="Arial"/>
        </w:rPr>
        <w:t>.2025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314473D0" w14:textId="46314431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Pr="003A44BA" w:rsidRDefault="001D2599" w:rsidP="001D2599">
      <w:pPr>
        <w:jc w:val="both"/>
        <w:rPr>
          <w:rFonts w:cs="Arial"/>
          <w:u w:val="single"/>
        </w:rPr>
      </w:pPr>
      <w:r w:rsidRPr="003A44BA">
        <w:rPr>
          <w:rFonts w:cs="Arial"/>
          <w:u w:val="single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58D6B866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215A9213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3B3F8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30D5" w14:textId="77777777" w:rsidR="005455F0" w:rsidRDefault="005455F0">
      <w:r>
        <w:separator/>
      </w:r>
    </w:p>
  </w:endnote>
  <w:endnote w:type="continuationSeparator" w:id="0">
    <w:p w14:paraId="71AAD775" w14:textId="77777777" w:rsidR="005455F0" w:rsidRDefault="0054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4ED01FA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81979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56EA9FC6" w14:textId="3C364827" w:rsidR="00A81979" w:rsidRDefault="00A81979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61674E8E" wp14:editId="085B9380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D3EF877" w14:textId="642ABEE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44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6C143" w14:textId="77777777" w:rsidR="005455F0" w:rsidRDefault="005455F0">
      <w:r>
        <w:separator/>
      </w:r>
    </w:p>
  </w:footnote>
  <w:footnote w:type="continuationSeparator" w:id="0">
    <w:p w14:paraId="36FBBB29" w14:textId="77777777" w:rsidR="005455F0" w:rsidRDefault="00545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E95F6D" w14:paraId="0D28A82B" w14:textId="77777777" w:rsidTr="6EE95F6D">
      <w:trPr>
        <w:trHeight w:val="300"/>
      </w:trPr>
      <w:tc>
        <w:tcPr>
          <w:tcW w:w="3020" w:type="dxa"/>
        </w:tcPr>
        <w:p w14:paraId="46EF29DA" w14:textId="2E53394F" w:rsidR="6EE95F6D" w:rsidRDefault="6EE95F6D" w:rsidP="6EE95F6D">
          <w:pPr>
            <w:pStyle w:val="Glava"/>
            <w:ind w:left="-115"/>
          </w:pPr>
        </w:p>
      </w:tc>
      <w:tc>
        <w:tcPr>
          <w:tcW w:w="3020" w:type="dxa"/>
        </w:tcPr>
        <w:p w14:paraId="7C9FFC9A" w14:textId="14203F84" w:rsidR="6EE95F6D" w:rsidRDefault="6EE95F6D" w:rsidP="6EE95F6D">
          <w:pPr>
            <w:pStyle w:val="Glava"/>
            <w:jc w:val="center"/>
          </w:pPr>
        </w:p>
      </w:tc>
      <w:tc>
        <w:tcPr>
          <w:tcW w:w="3020" w:type="dxa"/>
        </w:tcPr>
        <w:p w14:paraId="07ABA253" w14:textId="371B8FBC" w:rsidR="6EE95F6D" w:rsidRDefault="6EE95F6D" w:rsidP="6EE95F6D">
          <w:pPr>
            <w:pStyle w:val="Glava"/>
            <w:ind w:right="-115"/>
            <w:jc w:val="right"/>
          </w:pPr>
        </w:p>
      </w:tc>
    </w:tr>
  </w:tbl>
  <w:p w14:paraId="719ADE1C" w14:textId="70BCC51A" w:rsidR="6EE95F6D" w:rsidRDefault="6EE95F6D" w:rsidP="6EE95F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C5284D9" w14:textId="4AA5F236" w:rsidR="00370866" w:rsidRPr="00C0552D" w:rsidRDefault="00A81979" w:rsidP="00A81979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3D52A099" wp14:editId="71685586">
                <wp:extent cx="1469390" cy="554990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010F46B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35F4ED49" w:rsidR="00C0552D" w:rsidRPr="00BF26B9" w:rsidRDefault="002232A5" w:rsidP="001D2599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9359527">
    <w:abstractNumId w:val="3"/>
  </w:num>
  <w:num w:numId="2" w16cid:durableId="1103956412">
    <w:abstractNumId w:val="6"/>
  </w:num>
  <w:num w:numId="3" w16cid:durableId="1475875055">
    <w:abstractNumId w:val="7"/>
  </w:num>
  <w:num w:numId="4" w16cid:durableId="1302661652">
    <w:abstractNumId w:val="2"/>
  </w:num>
  <w:num w:numId="5" w16cid:durableId="1590238463">
    <w:abstractNumId w:val="1"/>
  </w:num>
  <w:num w:numId="6" w16cid:durableId="715082228">
    <w:abstractNumId w:val="0"/>
  </w:num>
  <w:num w:numId="7" w16cid:durableId="1857843930">
    <w:abstractNumId w:val="4"/>
  </w:num>
  <w:num w:numId="8" w16cid:durableId="834761245">
    <w:abstractNumId w:val="8"/>
  </w:num>
  <w:num w:numId="9" w16cid:durableId="2016836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C7347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F1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65BC2"/>
    <w:rsid w:val="002711AE"/>
    <w:rsid w:val="00273761"/>
    <w:rsid w:val="00273F3C"/>
    <w:rsid w:val="00277706"/>
    <w:rsid w:val="002818AD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A44BA"/>
    <w:rsid w:val="003B36FC"/>
    <w:rsid w:val="003B3F86"/>
    <w:rsid w:val="003C0B6A"/>
    <w:rsid w:val="003C485B"/>
    <w:rsid w:val="003D1272"/>
    <w:rsid w:val="003E4CFC"/>
    <w:rsid w:val="003E5C55"/>
    <w:rsid w:val="003F0DE7"/>
    <w:rsid w:val="003F4DE6"/>
    <w:rsid w:val="003F4F20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51F"/>
    <w:rsid w:val="005316C0"/>
    <w:rsid w:val="00537622"/>
    <w:rsid w:val="005455F0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76D6D"/>
    <w:rsid w:val="006947AC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A4153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2BAF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096D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1979"/>
    <w:rsid w:val="00A83E62"/>
    <w:rsid w:val="00A87F3D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B5441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D260D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0709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4445"/>
    <w:rsid w:val="00F758D0"/>
    <w:rsid w:val="00F925DF"/>
    <w:rsid w:val="00F92D1D"/>
    <w:rsid w:val="00F94B26"/>
    <w:rsid w:val="00FA340B"/>
    <w:rsid w:val="00FA493D"/>
    <w:rsid w:val="00FB174F"/>
    <w:rsid w:val="00FB4D34"/>
    <w:rsid w:val="00FB4D92"/>
    <w:rsid w:val="00FC4EB7"/>
    <w:rsid w:val="00FC6805"/>
    <w:rsid w:val="00FC6CF0"/>
    <w:rsid w:val="00FD6770"/>
    <w:rsid w:val="00FE34E9"/>
    <w:rsid w:val="00FE6A48"/>
    <w:rsid w:val="00FF1B9E"/>
    <w:rsid w:val="00FF1C9D"/>
    <w:rsid w:val="47654052"/>
    <w:rsid w:val="4F22F36C"/>
    <w:rsid w:val="6682C8BE"/>
    <w:rsid w:val="6711B6D7"/>
    <w:rsid w:val="6EE95F6D"/>
    <w:rsid w:val="72B7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F1070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F49B-4B34-403E-A4C0-6A846A568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E5F571-4F6B-4E6F-8ACF-A593BFA21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142</Words>
  <Characters>815</Characters>
  <Application>Microsoft Office Word</Application>
  <DocSecurity>0</DocSecurity>
  <Lines>6</Lines>
  <Paragraphs>1</Paragraphs>
  <ScaleCrop>false</ScaleCrop>
  <Company>ZRSBR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92</cp:revision>
  <cp:lastPrinted>2016-06-20T06:28:00Z</cp:lastPrinted>
  <dcterms:created xsi:type="dcterms:W3CDTF">2015-02-19T08:08:00Z</dcterms:created>
  <dcterms:modified xsi:type="dcterms:W3CDTF">2025-02-19T12:11:00Z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